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31243" w14:textId="6B6DC9A6" w:rsidR="00510612" w:rsidRPr="00EC6441" w:rsidRDefault="00510612" w:rsidP="00510612">
      <w:pPr>
        <w:pStyle w:val="Header"/>
        <w:spacing w:before="312"/>
        <w:rPr>
          <w:rFonts w:cs="Arial"/>
          <w:b/>
          <w:sz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C6441">
        <w:rPr>
          <w:rFonts w:cs="Arial"/>
          <w:b/>
          <w:sz w:val="22"/>
        </w:rPr>
        <w:t>3GPP TSG-SA3 Meeting #122</w:t>
      </w:r>
      <w:r w:rsidRPr="00EC6441">
        <w:rPr>
          <w:rFonts w:cs="Arial"/>
          <w:b/>
          <w:sz w:val="22"/>
        </w:rPr>
        <w:tab/>
        <w:t>S3-25</w:t>
      </w:r>
      <w:r>
        <w:rPr>
          <w:rFonts w:cs="Arial"/>
          <w:b/>
          <w:sz w:val="22"/>
        </w:rPr>
        <w:t>225</w:t>
      </w:r>
      <w:r w:rsidR="00BF29A5">
        <w:rPr>
          <w:rFonts w:cs="Arial"/>
          <w:b/>
          <w:sz w:val="22"/>
        </w:rPr>
        <w:t>8</w:t>
      </w:r>
    </w:p>
    <w:p w14:paraId="03D07095" w14:textId="77777777" w:rsidR="00510612" w:rsidRPr="00C939EE" w:rsidRDefault="00510612" w:rsidP="00510612">
      <w:pPr>
        <w:pStyle w:val="Header"/>
        <w:rPr>
          <w:b/>
          <w:bCs/>
          <w:noProof/>
          <w:sz w:val="24"/>
        </w:rPr>
      </w:pPr>
      <w:r w:rsidRPr="00EC6441">
        <w:rPr>
          <w:rFonts w:cs="Arial"/>
          <w:b/>
          <w:sz w:val="22"/>
        </w:rPr>
        <w:t>Fukuoka, Japan, 19 – 23 May 2025</w:t>
      </w:r>
    </w:p>
    <w:p w14:paraId="6E7BA83E" w14:textId="77777777" w:rsidR="00510612" w:rsidRPr="00C939EE" w:rsidRDefault="00510612" w:rsidP="005106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8F2417F" w14:textId="5E81DF51" w:rsidR="00510612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BF29A5">
        <w:rPr>
          <w:b/>
          <w:lang w:val="en-US"/>
        </w:rPr>
        <w:t>IETF</w:t>
      </w:r>
    </w:p>
    <w:p w14:paraId="20C75910" w14:textId="7FDBF08D" w:rsidR="00510612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678194528"/>
          <w:placeholder>
            <w:docPart w:val="3ABAB5DAA0CA437099F558B317FDB5A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>
          <w:rPr>
            <w:rFonts w:hint="default"/>
          </w:rPr>
        </w:sdtEndPr>
        <w:sdtContent>
          <w:r w:rsidR="00BF29A5" w:rsidRPr="00BF29A5">
            <w:t>LS on the creation of the Getting Ready for Energy-Efficient Networking Working Group in the IETF</w:t>
          </w:r>
        </w:sdtContent>
      </w:sdt>
    </w:p>
    <w:p w14:paraId="58A63E49" w14:textId="77777777" w:rsidR="00510612" w:rsidRPr="00BF29A5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BF29A5">
        <w:rPr>
          <w:b/>
          <w:lang w:val="fr-FR"/>
        </w:rPr>
        <w:t>Document for:</w:t>
      </w:r>
      <w:r w:rsidRPr="00BF29A5">
        <w:rPr>
          <w:b/>
          <w:lang w:val="fr-FR"/>
        </w:rPr>
        <w:tab/>
        <w:t>Information, Discussion</w:t>
      </w:r>
    </w:p>
    <w:p w14:paraId="2EAAD023" w14:textId="0C88014A" w:rsidR="00477CD5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BF29A5">
        <w:rPr>
          <w:b/>
          <w:lang w:val="fr-FR"/>
        </w:rPr>
        <w:t>Agenda Item:3.1</w:t>
      </w:r>
    </w:p>
    <w:p w14:paraId="2582B825" w14:textId="77777777" w:rsidR="00BF29A5" w:rsidRPr="00BF29A5" w:rsidRDefault="00BF29A5" w:rsidP="00510612">
      <w:pPr>
        <w:keepNext/>
        <w:tabs>
          <w:tab w:val="left" w:pos="2127"/>
        </w:tabs>
        <w:ind w:left="2126" w:hanging="2126"/>
        <w:outlineLvl w:val="0"/>
        <w:rPr>
          <w:lang w:val="fr-FR"/>
        </w:rPr>
      </w:pPr>
    </w:p>
    <w:bookmarkEnd w:id="0"/>
    <w:bookmarkEnd w:id="1"/>
    <w:bookmarkEnd w:id="2"/>
    <w:bookmarkEnd w:id="3"/>
    <w:sectPr w:rsidR="00BF29A5" w:rsidRPr="00BF29A5" w:rsidSect="003200B6">
      <w:headerReference w:type="even" r:id="rId12"/>
      <w:footerReference w:type="default" r:id="rId13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C7AD" w14:textId="77777777" w:rsidR="002045A4" w:rsidRDefault="002045A4">
      <w:pPr>
        <w:spacing w:before="0"/>
      </w:pPr>
      <w:r>
        <w:separator/>
      </w:r>
    </w:p>
    <w:p w14:paraId="0217179C" w14:textId="77777777" w:rsidR="002045A4" w:rsidRDefault="002045A4"/>
  </w:endnote>
  <w:endnote w:type="continuationSeparator" w:id="0">
    <w:p w14:paraId="2C0B0D6D" w14:textId="77777777" w:rsidR="002045A4" w:rsidRDefault="002045A4">
      <w:pPr>
        <w:spacing w:before="0"/>
      </w:pPr>
      <w:r>
        <w:continuationSeparator/>
      </w:r>
    </w:p>
    <w:p w14:paraId="3F0EEB0F" w14:textId="77777777" w:rsidR="002045A4" w:rsidRDefault="00204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A03E1">
      <w:rPr>
        <w:noProof/>
      </w:rPr>
      <w:t>2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A03E1">
      <w:rPr>
        <w:noProof/>
      </w:rPr>
      <w:t>4</w:t>
    </w:r>
    <w:r w:rsidR="00D07BC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45AD" w14:textId="77777777" w:rsidR="002045A4" w:rsidRDefault="002045A4" w:rsidP="009527C9">
      <w:pPr>
        <w:spacing w:before="0"/>
      </w:pPr>
      <w:r>
        <w:separator/>
      </w:r>
    </w:p>
  </w:footnote>
  <w:footnote w:type="continuationSeparator" w:id="0">
    <w:p w14:paraId="1393F7B8" w14:textId="77777777" w:rsidR="002045A4" w:rsidRDefault="002045A4" w:rsidP="009527C9">
      <w:pPr>
        <w:spacing w:before="0"/>
      </w:pPr>
      <w:r>
        <w:continuationSeparator/>
      </w:r>
    </w:p>
  </w:footnote>
  <w:footnote w:type="continuationNotice" w:id="1">
    <w:p w14:paraId="58F414F8" w14:textId="77777777" w:rsidR="002045A4" w:rsidRDefault="002045A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6795"/>
    <w:multiLevelType w:val="hybridMultilevel"/>
    <w:tmpl w:val="3D34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5658995">
    <w:abstractNumId w:val="4"/>
  </w:num>
  <w:num w:numId="2" w16cid:durableId="2077429703">
    <w:abstractNumId w:val="15"/>
  </w:num>
  <w:num w:numId="3" w16cid:durableId="636105570">
    <w:abstractNumId w:val="2"/>
  </w:num>
  <w:num w:numId="4" w16cid:durableId="972053259">
    <w:abstractNumId w:val="0"/>
  </w:num>
  <w:num w:numId="5" w16cid:durableId="2121755382">
    <w:abstractNumId w:val="6"/>
  </w:num>
  <w:num w:numId="6" w16cid:durableId="598101287">
    <w:abstractNumId w:val="7"/>
  </w:num>
  <w:num w:numId="7" w16cid:durableId="314992835">
    <w:abstractNumId w:val="11"/>
  </w:num>
  <w:num w:numId="8" w16cid:durableId="934829765">
    <w:abstractNumId w:val="9"/>
  </w:num>
  <w:num w:numId="9" w16cid:durableId="2006474931">
    <w:abstractNumId w:val="3"/>
  </w:num>
  <w:num w:numId="10" w16cid:durableId="340745220">
    <w:abstractNumId w:val="8"/>
  </w:num>
  <w:num w:numId="11" w16cid:durableId="144782909">
    <w:abstractNumId w:val="12"/>
  </w:num>
  <w:num w:numId="12" w16cid:durableId="613095848">
    <w:abstractNumId w:val="10"/>
  </w:num>
  <w:num w:numId="13" w16cid:durableId="929965107">
    <w:abstractNumId w:val="1"/>
  </w:num>
  <w:num w:numId="14" w16cid:durableId="1387877054">
    <w:abstractNumId w:val="13"/>
  </w:num>
  <w:num w:numId="15" w16cid:durableId="948775009">
    <w:abstractNumId w:val="5"/>
  </w:num>
  <w:num w:numId="16" w16cid:durableId="121462243">
    <w:abstractNumId w:val="4"/>
  </w:num>
  <w:num w:numId="17" w16cid:durableId="9849657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8DF"/>
    <w:rsid w:val="00024C18"/>
    <w:rsid w:val="00033AF5"/>
    <w:rsid w:val="00035488"/>
    <w:rsid w:val="00041759"/>
    <w:rsid w:val="00041B06"/>
    <w:rsid w:val="0004397C"/>
    <w:rsid w:val="00046D01"/>
    <w:rsid w:val="00052FE2"/>
    <w:rsid w:val="00053E55"/>
    <w:rsid w:val="000637F1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C005E"/>
    <w:rsid w:val="000D022A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A541A"/>
    <w:rsid w:val="001C4E8C"/>
    <w:rsid w:val="001C5C9E"/>
    <w:rsid w:val="001C6E53"/>
    <w:rsid w:val="001C7940"/>
    <w:rsid w:val="001D0E36"/>
    <w:rsid w:val="001D4D07"/>
    <w:rsid w:val="001D53C3"/>
    <w:rsid w:val="001D75FE"/>
    <w:rsid w:val="001E2835"/>
    <w:rsid w:val="001F08AC"/>
    <w:rsid w:val="001F152D"/>
    <w:rsid w:val="001F2D3A"/>
    <w:rsid w:val="001F6424"/>
    <w:rsid w:val="00202265"/>
    <w:rsid w:val="002045A4"/>
    <w:rsid w:val="00207D34"/>
    <w:rsid w:val="002111D3"/>
    <w:rsid w:val="00215DF0"/>
    <w:rsid w:val="002200A1"/>
    <w:rsid w:val="0022220E"/>
    <w:rsid w:val="0023227F"/>
    <w:rsid w:val="002362A6"/>
    <w:rsid w:val="00236713"/>
    <w:rsid w:val="00243CE1"/>
    <w:rsid w:val="00245638"/>
    <w:rsid w:val="00254E4D"/>
    <w:rsid w:val="002608A0"/>
    <w:rsid w:val="00267689"/>
    <w:rsid w:val="00267A5D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9658E"/>
    <w:rsid w:val="002A7CAD"/>
    <w:rsid w:val="002B41C9"/>
    <w:rsid w:val="002C0223"/>
    <w:rsid w:val="002D1077"/>
    <w:rsid w:val="002D2F6C"/>
    <w:rsid w:val="002F3488"/>
    <w:rsid w:val="002F7339"/>
    <w:rsid w:val="00305C6A"/>
    <w:rsid w:val="003200B6"/>
    <w:rsid w:val="00331905"/>
    <w:rsid w:val="00346F85"/>
    <w:rsid w:val="00352D1C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025"/>
    <w:rsid w:val="00376BF3"/>
    <w:rsid w:val="00383ADA"/>
    <w:rsid w:val="00391F68"/>
    <w:rsid w:val="003943C2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09B4"/>
    <w:rsid w:val="00406873"/>
    <w:rsid w:val="00417276"/>
    <w:rsid w:val="00417DB1"/>
    <w:rsid w:val="004202F9"/>
    <w:rsid w:val="0042200E"/>
    <w:rsid w:val="00424E60"/>
    <w:rsid w:val="00427F8A"/>
    <w:rsid w:val="00430647"/>
    <w:rsid w:val="00431910"/>
    <w:rsid w:val="00441B56"/>
    <w:rsid w:val="0044325C"/>
    <w:rsid w:val="00446532"/>
    <w:rsid w:val="00453832"/>
    <w:rsid w:val="00465444"/>
    <w:rsid w:val="00465CED"/>
    <w:rsid w:val="00466239"/>
    <w:rsid w:val="00467DAF"/>
    <w:rsid w:val="00472599"/>
    <w:rsid w:val="004758AD"/>
    <w:rsid w:val="00476E46"/>
    <w:rsid w:val="00477CD5"/>
    <w:rsid w:val="00481653"/>
    <w:rsid w:val="004841D4"/>
    <w:rsid w:val="00492389"/>
    <w:rsid w:val="004938D7"/>
    <w:rsid w:val="00495C1B"/>
    <w:rsid w:val="00497ED4"/>
    <w:rsid w:val="004B1958"/>
    <w:rsid w:val="004B7801"/>
    <w:rsid w:val="004C114A"/>
    <w:rsid w:val="004C212C"/>
    <w:rsid w:val="004D03EF"/>
    <w:rsid w:val="004D35A6"/>
    <w:rsid w:val="004D3BDB"/>
    <w:rsid w:val="004F3C34"/>
    <w:rsid w:val="004F4891"/>
    <w:rsid w:val="005002A7"/>
    <w:rsid w:val="00504394"/>
    <w:rsid w:val="00506BCC"/>
    <w:rsid w:val="00507081"/>
    <w:rsid w:val="00510612"/>
    <w:rsid w:val="00511DAC"/>
    <w:rsid w:val="00515036"/>
    <w:rsid w:val="00515A23"/>
    <w:rsid w:val="0052057D"/>
    <w:rsid w:val="00521F57"/>
    <w:rsid w:val="00525783"/>
    <w:rsid w:val="00542D36"/>
    <w:rsid w:val="00542F91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06C6"/>
    <w:rsid w:val="00566CC4"/>
    <w:rsid w:val="00570202"/>
    <w:rsid w:val="005706BE"/>
    <w:rsid w:val="00571151"/>
    <w:rsid w:val="005805FA"/>
    <w:rsid w:val="00580835"/>
    <w:rsid w:val="005840AA"/>
    <w:rsid w:val="00584B29"/>
    <w:rsid w:val="00585714"/>
    <w:rsid w:val="00590E78"/>
    <w:rsid w:val="005942AF"/>
    <w:rsid w:val="005A03E1"/>
    <w:rsid w:val="005A1013"/>
    <w:rsid w:val="005A2672"/>
    <w:rsid w:val="005A42AF"/>
    <w:rsid w:val="005A675F"/>
    <w:rsid w:val="005A6909"/>
    <w:rsid w:val="005B0278"/>
    <w:rsid w:val="005C3FA8"/>
    <w:rsid w:val="005D4324"/>
    <w:rsid w:val="005E34A3"/>
    <w:rsid w:val="005F38F1"/>
    <w:rsid w:val="005F473B"/>
    <w:rsid w:val="005F5645"/>
    <w:rsid w:val="00605C16"/>
    <w:rsid w:val="00606293"/>
    <w:rsid w:val="00615142"/>
    <w:rsid w:val="0061633D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2265"/>
    <w:rsid w:val="00666EEC"/>
    <w:rsid w:val="006722DF"/>
    <w:rsid w:val="00674C6F"/>
    <w:rsid w:val="00676710"/>
    <w:rsid w:val="006843F7"/>
    <w:rsid w:val="00691EE8"/>
    <w:rsid w:val="0069448F"/>
    <w:rsid w:val="006A01A9"/>
    <w:rsid w:val="006A241D"/>
    <w:rsid w:val="006A2918"/>
    <w:rsid w:val="006A3A08"/>
    <w:rsid w:val="006B334F"/>
    <w:rsid w:val="006B3B78"/>
    <w:rsid w:val="006C2F9F"/>
    <w:rsid w:val="006C3E00"/>
    <w:rsid w:val="006D099B"/>
    <w:rsid w:val="006D295E"/>
    <w:rsid w:val="006D40B1"/>
    <w:rsid w:val="006D4943"/>
    <w:rsid w:val="006D6553"/>
    <w:rsid w:val="006D67B8"/>
    <w:rsid w:val="006E00A2"/>
    <w:rsid w:val="006E03E2"/>
    <w:rsid w:val="006E0699"/>
    <w:rsid w:val="006E5FA5"/>
    <w:rsid w:val="006F3684"/>
    <w:rsid w:val="006F386E"/>
    <w:rsid w:val="006F6BC6"/>
    <w:rsid w:val="0071417C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66FE"/>
    <w:rsid w:val="00767254"/>
    <w:rsid w:val="00787E9C"/>
    <w:rsid w:val="00794964"/>
    <w:rsid w:val="00797566"/>
    <w:rsid w:val="007A4853"/>
    <w:rsid w:val="007A5E7C"/>
    <w:rsid w:val="007B31FE"/>
    <w:rsid w:val="007C25EC"/>
    <w:rsid w:val="007F24B9"/>
    <w:rsid w:val="00802435"/>
    <w:rsid w:val="00811EAB"/>
    <w:rsid w:val="00817A76"/>
    <w:rsid w:val="00824D1D"/>
    <w:rsid w:val="00831655"/>
    <w:rsid w:val="0083257E"/>
    <w:rsid w:val="0083775C"/>
    <w:rsid w:val="008418DE"/>
    <w:rsid w:val="00841CD5"/>
    <w:rsid w:val="00846AAA"/>
    <w:rsid w:val="00854B5B"/>
    <w:rsid w:val="00865F47"/>
    <w:rsid w:val="00871060"/>
    <w:rsid w:val="00871A1B"/>
    <w:rsid w:val="00873AD5"/>
    <w:rsid w:val="00875B0B"/>
    <w:rsid w:val="00877883"/>
    <w:rsid w:val="00887617"/>
    <w:rsid w:val="00887657"/>
    <w:rsid w:val="00892EC7"/>
    <w:rsid w:val="008A05BB"/>
    <w:rsid w:val="008A411F"/>
    <w:rsid w:val="008A421F"/>
    <w:rsid w:val="008A436B"/>
    <w:rsid w:val="008B643F"/>
    <w:rsid w:val="008B7658"/>
    <w:rsid w:val="008C120D"/>
    <w:rsid w:val="008C124E"/>
    <w:rsid w:val="008C28B6"/>
    <w:rsid w:val="008C2C00"/>
    <w:rsid w:val="008C4F3B"/>
    <w:rsid w:val="008D2ECB"/>
    <w:rsid w:val="008E2613"/>
    <w:rsid w:val="008E4AAF"/>
    <w:rsid w:val="008F583D"/>
    <w:rsid w:val="008F66F7"/>
    <w:rsid w:val="00906EAA"/>
    <w:rsid w:val="00914EFD"/>
    <w:rsid w:val="009177CC"/>
    <w:rsid w:val="0092153D"/>
    <w:rsid w:val="00925B3D"/>
    <w:rsid w:val="009369F2"/>
    <w:rsid w:val="009375C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3D8A"/>
    <w:rsid w:val="009942C8"/>
    <w:rsid w:val="009968FB"/>
    <w:rsid w:val="009A3F84"/>
    <w:rsid w:val="009A53F4"/>
    <w:rsid w:val="009B64DD"/>
    <w:rsid w:val="009C2E3B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40DD0"/>
    <w:rsid w:val="00A43F56"/>
    <w:rsid w:val="00A50798"/>
    <w:rsid w:val="00A50E7A"/>
    <w:rsid w:val="00A52489"/>
    <w:rsid w:val="00A57DD3"/>
    <w:rsid w:val="00A65DDB"/>
    <w:rsid w:val="00A66939"/>
    <w:rsid w:val="00A67C0E"/>
    <w:rsid w:val="00A76CED"/>
    <w:rsid w:val="00A777F1"/>
    <w:rsid w:val="00A7794D"/>
    <w:rsid w:val="00A81B05"/>
    <w:rsid w:val="00A8435B"/>
    <w:rsid w:val="00A84C4B"/>
    <w:rsid w:val="00A874A9"/>
    <w:rsid w:val="00A91734"/>
    <w:rsid w:val="00A95B1F"/>
    <w:rsid w:val="00A95E1E"/>
    <w:rsid w:val="00A95FF2"/>
    <w:rsid w:val="00A97B3F"/>
    <w:rsid w:val="00AA4C56"/>
    <w:rsid w:val="00AB1ECC"/>
    <w:rsid w:val="00AB6503"/>
    <w:rsid w:val="00AB6795"/>
    <w:rsid w:val="00AB695F"/>
    <w:rsid w:val="00AB79FE"/>
    <w:rsid w:val="00AC2FCC"/>
    <w:rsid w:val="00AC5728"/>
    <w:rsid w:val="00AD2123"/>
    <w:rsid w:val="00AD22EA"/>
    <w:rsid w:val="00AD7636"/>
    <w:rsid w:val="00AE691A"/>
    <w:rsid w:val="00AF3950"/>
    <w:rsid w:val="00AF3FCB"/>
    <w:rsid w:val="00AF4FB4"/>
    <w:rsid w:val="00B10560"/>
    <w:rsid w:val="00B15DA8"/>
    <w:rsid w:val="00B169B2"/>
    <w:rsid w:val="00B16AA3"/>
    <w:rsid w:val="00B1724E"/>
    <w:rsid w:val="00B20C28"/>
    <w:rsid w:val="00B22FE8"/>
    <w:rsid w:val="00B259AE"/>
    <w:rsid w:val="00B2751E"/>
    <w:rsid w:val="00B31134"/>
    <w:rsid w:val="00B33E2E"/>
    <w:rsid w:val="00B35175"/>
    <w:rsid w:val="00B5195B"/>
    <w:rsid w:val="00B53AA1"/>
    <w:rsid w:val="00B5440D"/>
    <w:rsid w:val="00B6305A"/>
    <w:rsid w:val="00B6463D"/>
    <w:rsid w:val="00B65662"/>
    <w:rsid w:val="00B65848"/>
    <w:rsid w:val="00B65FB1"/>
    <w:rsid w:val="00B673FE"/>
    <w:rsid w:val="00B75268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D3A2A"/>
    <w:rsid w:val="00BF169C"/>
    <w:rsid w:val="00BF29A5"/>
    <w:rsid w:val="00BF3763"/>
    <w:rsid w:val="00C10081"/>
    <w:rsid w:val="00C13782"/>
    <w:rsid w:val="00C13DA7"/>
    <w:rsid w:val="00C17100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2A21"/>
    <w:rsid w:val="00C74543"/>
    <w:rsid w:val="00C82208"/>
    <w:rsid w:val="00C83C23"/>
    <w:rsid w:val="00C83C2D"/>
    <w:rsid w:val="00C93769"/>
    <w:rsid w:val="00C93BF3"/>
    <w:rsid w:val="00CA563E"/>
    <w:rsid w:val="00CA7EB7"/>
    <w:rsid w:val="00CB219E"/>
    <w:rsid w:val="00CB4912"/>
    <w:rsid w:val="00CD535E"/>
    <w:rsid w:val="00CD5AA8"/>
    <w:rsid w:val="00CD64F5"/>
    <w:rsid w:val="00CE1C2A"/>
    <w:rsid w:val="00CE4204"/>
    <w:rsid w:val="00CE5469"/>
    <w:rsid w:val="00CF57A7"/>
    <w:rsid w:val="00D013DE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5837"/>
    <w:rsid w:val="00D46D1F"/>
    <w:rsid w:val="00D55883"/>
    <w:rsid w:val="00D57D21"/>
    <w:rsid w:val="00D622C0"/>
    <w:rsid w:val="00D64A0E"/>
    <w:rsid w:val="00D673EF"/>
    <w:rsid w:val="00D7048E"/>
    <w:rsid w:val="00D70606"/>
    <w:rsid w:val="00D71010"/>
    <w:rsid w:val="00D7174C"/>
    <w:rsid w:val="00D7322D"/>
    <w:rsid w:val="00D75061"/>
    <w:rsid w:val="00D77C33"/>
    <w:rsid w:val="00D77C8B"/>
    <w:rsid w:val="00D80852"/>
    <w:rsid w:val="00D84468"/>
    <w:rsid w:val="00D90CD2"/>
    <w:rsid w:val="00D933C8"/>
    <w:rsid w:val="00D9669D"/>
    <w:rsid w:val="00DA00D9"/>
    <w:rsid w:val="00DA1D59"/>
    <w:rsid w:val="00DA3F92"/>
    <w:rsid w:val="00DA72AA"/>
    <w:rsid w:val="00DA7467"/>
    <w:rsid w:val="00DB1C9A"/>
    <w:rsid w:val="00DB26BC"/>
    <w:rsid w:val="00DC306D"/>
    <w:rsid w:val="00DC5B89"/>
    <w:rsid w:val="00DD3DE8"/>
    <w:rsid w:val="00DD490F"/>
    <w:rsid w:val="00DE16E5"/>
    <w:rsid w:val="00DE1719"/>
    <w:rsid w:val="00DE35FB"/>
    <w:rsid w:val="00DE4B2E"/>
    <w:rsid w:val="00DE5101"/>
    <w:rsid w:val="00DF0F40"/>
    <w:rsid w:val="00DF2B4E"/>
    <w:rsid w:val="00DF6CBC"/>
    <w:rsid w:val="00DF6E54"/>
    <w:rsid w:val="00E0201E"/>
    <w:rsid w:val="00E14ABA"/>
    <w:rsid w:val="00E268EE"/>
    <w:rsid w:val="00E2781F"/>
    <w:rsid w:val="00E30228"/>
    <w:rsid w:val="00E34134"/>
    <w:rsid w:val="00E36118"/>
    <w:rsid w:val="00E376E1"/>
    <w:rsid w:val="00E41992"/>
    <w:rsid w:val="00E431DC"/>
    <w:rsid w:val="00E445A8"/>
    <w:rsid w:val="00E47DFC"/>
    <w:rsid w:val="00E5129B"/>
    <w:rsid w:val="00E54DE4"/>
    <w:rsid w:val="00E57461"/>
    <w:rsid w:val="00E72D86"/>
    <w:rsid w:val="00E7347D"/>
    <w:rsid w:val="00E73BED"/>
    <w:rsid w:val="00E76807"/>
    <w:rsid w:val="00E7772A"/>
    <w:rsid w:val="00E77A65"/>
    <w:rsid w:val="00E77B57"/>
    <w:rsid w:val="00E859FC"/>
    <w:rsid w:val="00E87A2D"/>
    <w:rsid w:val="00E95D92"/>
    <w:rsid w:val="00EA2CC7"/>
    <w:rsid w:val="00EA332A"/>
    <w:rsid w:val="00ED0002"/>
    <w:rsid w:val="00ED29C7"/>
    <w:rsid w:val="00EE6C6A"/>
    <w:rsid w:val="00EE72D0"/>
    <w:rsid w:val="00EF1350"/>
    <w:rsid w:val="00EF6FF3"/>
    <w:rsid w:val="00F060C9"/>
    <w:rsid w:val="00F07D2E"/>
    <w:rsid w:val="00F14715"/>
    <w:rsid w:val="00F15094"/>
    <w:rsid w:val="00F20D9F"/>
    <w:rsid w:val="00F30187"/>
    <w:rsid w:val="00F308D9"/>
    <w:rsid w:val="00F325CA"/>
    <w:rsid w:val="00F32764"/>
    <w:rsid w:val="00F33D50"/>
    <w:rsid w:val="00F34421"/>
    <w:rsid w:val="00F368DE"/>
    <w:rsid w:val="00F379E0"/>
    <w:rsid w:val="00F63C58"/>
    <w:rsid w:val="00F703C9"/>
    <w:rsid w:val="00F73010"/>
    <w:rsid w:val="00F86362"/>
    <w:rsid w:val="00F874FE"/>
    <w:rsid w:val="00F93DFF"/>
    <w:rsid w:val="00FA4F0C"/>
    <w:rsid w:val="00FA6E22"/>
    <w:rsid w:val="00FA776F"/>
    <w:rsid w:val="00FB18EF"/>
    <w:rsid w:val="00FB337E"/>
    <w:rsid w:val="00FB5231"/>
    <w:rsid w:val="00FB7E61"/>
    <w:rsid w:val="00FC6763"/>
    <w:rsid w:val="00FD4708"/>
    <w:rsid w:val="00FD51AA"/>
    <w:rsid w:val="00FD6383"/>
    <w:rsid w:val="00FD64D8"/>
    <w:rsid w:val="00FE2792"/>
    <w:rsid w:val="00FE531D"/>
    <w:rsid w:val="00FF2F73"/>
    <w:rsid w:val="00FF4033"/>
    <w:rsid w:val="00FF4438"/>
    <w:rsid w:val="00FF6207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qFormat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DE16E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NormalParagraphChar">
    <w:name w:val="Normal Paragraph Char"/>
    <w:link w:val="NormalParagraph"/>
    <w:qFormat/>
    <w:locked/>
    <w:rsid w:val="00A8435B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BAB5DAA0CA437099F558B317FDB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284B0-984E-4D81-BCF9-91AC7B06271C}"/>
      </w:docPartPr>
      <w:docPartBody>
        <w:p w:rsidR="00991D91" w:rsidRDefault="00991D91" w:rsidP="00991D91">
          <w:pPr>
            <w:pStyle w:val="3ABAB5DAA0CA437099F558B317FDB5A3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1C5C1C"/>
    <w:rsid w:val="002F3488"/>
    <w:rsid w:val="00353BA8"/>
    <w:rsid w:val="00361127"/>
    <w:rsid w:val="00363A3B"/>
    <w:rsid w:val="00374DA0"/>
    <w:rsid w:val="00380DF2"/>
    <w:rsid w:val="00391F68"/>
    <w:rsid w:val="003F38A5"/>
    <w:rsid w:val="003F53BB"/>
    <w:rsid w:val="00465444"/>
    <w:rsid w:val="004B0236"/>
    <w:rsid w:val="00584618"/>
    <w:rsid w:val="00587B3B"/>
    <w:rsid w:val="005C0954"/>
    <w:rsid w:val="006330AD"/>
    <w:rsid w:val="00662DD0"/>
    <w:rsid w:val="006D2615"/>
    <w:rsid w:val="00705E6C"/>
    <w:rsid w:val="007756AF"/>
    <w:rsid w:val="007D43D0"/>
    <w:rsid w:val="00930150"/>
    <w:rsid w:val="0097525D"/>
    <w:rsid w:val="00991D91"/>
    <w:rsid w:val="009C29AD"/>
    <w:rsid w:val="00A13CCB"/>
    <w:rsid w:val="00A8317A"/>
    <w:rsid w:val="00B45076"/>
    <w:rsid w:val="00B5739B"/>
    <w:rsid w:val="00BC639F"/>
    <w:rsid w:val="00D525CA"/>
    <w:rsid w:val="00DC2B76"/>
    <w:rsid w:val="00E56052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991D91"/>
    <w:rPr>
      <w:color w:val="808080"/>
    </w:rPr>
  </w:style>
  <w:style w:type="paragraph" w:customStyle="1" w:styleId="D1F307356D1D45C59EB1A1DC5221A736">
    <w:name w:val="D1F307356D1D45C59EB1A1DC5221A736"/>
    <w:rsid w:val="009C29AD"/>
  </w:style>
  <w:style w:type="paragraph" w:customStyle="1" w:styleId="3ABAB5DAA0CA437099F558B317FDB5A3">
    <w:name w:val="3ABAB5DAA0CA437099F558B317FDB5A3"/>
    <w:rsid w:val="00991D91"/>
    <w:pPr>
      <w:spacing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01B92A6B-3230-4083-97D3-5ED737539B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Mirko</cp:lastModifiedBy>
  <cp:revision>2</cp:revision>
  <cp:lastPrinted>2012-07-13T09:11:00Z</cp:lastPrinted>
  <dcterms:created xsi:type="dcterms:W3CDTF">2025-05-17T09:52:00Z</dcterms:created>
  <dcterms:modified xsi:type="dcterms:W3CDTF">2025-05-17T09:52:00Z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1744722239</vt:lpwstr>
  </property>
</Properties>
</file>